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D07" w:rsidRPr="000D0986" w:rsidRDefault="00911D07" w:rsidP="00911D07">
      <w:pPr>
        <w:ind w:left="5670"/>
        <w:rPr>
          <w:b/>
        </w:rPr>
      </w:pPr>
      <w:bookmarkStart w:id="0" w:name="_GoBack"/>
      <w:bookmarkEnd w:id="0"/>
      <w:r w:rsidRPr="000D0986">
        <w:rPr>
          <w:b/>
        </w:rPr>
        <w:t>УТВЕРЖДАЮ</w:t>
      </w:r>
    </w:p>
    <w:p w:rsidR="00911D07" w:rsidRPr="000D0986" w:rsidRDefault="00B73588" w:rsidP="00911D07">
      <w:pPr>
        <w:ind w:left="5670"/>
      </w:pPr>
      <w:fldSimple w:instr=" DOCVARIABLE &quot;boss_state&quot; \* MERGEFORMAT ">
        <w:r w:rsidR="00501D51">
          <w:t>Руководитель испытательной лаборатории ООО "ТрудЭксперт"</w:t>
        </w:r>
      </w:fldSimple>
    </w:p>
    <w:p w:rsidR="00911D07" w:rsidRPr="000D0986" w:rsidRDefault="00911D07" w:rsidP="00911D07">
      <w:pPr>
        <w:ind w:left="5670"/>
      </w:pPr>
      <w:r w:rsidRPr="000D0986">
        <w:t xml:space="preserve">_________ </w:t>
      </w:r>
      <w:fldSimple w:instr=" DOCVARIABLE &quot;boss_fio2&quot; \* MERGEFORMAT ">
        <w:r w:rsidR="00501D51">
          <w:t>С. А. Богомолов</w:t>
        </w:r>
      </w:fldSimple>
    </w:p>
    <w:p w:rsidR="00911D07" w:rsidRPr="000D0986" w:rsidRDefault="00911D07" w:rsidP="00911D07">
      <w:pPr>
        <w:ind w:left="5670" w:firstLine="708"/>
      </w:pPr>
      <w:r w:rsidRPr="000D0986">
        <w:t xml:space="preserve"> </w:t>
      </w:r>
      <w:fldSimple w:instr=" DOCVARIABLE sign_date \* MERGEFORMAT ">
        <w:r w:rsidR="00371ADD">
          <w:t xml:space="preserve">19.04.2022 </w:t>
        </w:r>
      </w:fldSimple>
    </w:p>
    <w:p w:rsidR="00911D07" w:rsidRPr="000D0986" w:rsidRDefault="00911D07" w:rsidP="00911D07">
      <w:pPr>
        <w:ind w:left="4956" w:firstLine="708"/>
      </w:pPr>
      <w:r w:rsidRPr="000D0986">
        <w:t>МП</w:t>
      </w:r>
    </w:p>
    <w:p w:rsidR="00911D07" w:rsidRPr="000D0986" w:rsidRDefault="00911D07" w:rsidP="00911D07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911D07" w:rsidRPr="000D0986" w:rsidTr="00464992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911D07" w:rsidRPr="000D0986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911D07" w:rsidRPr="000D0986" w:rsidTr="00464992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D0986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787188" w:rsidRPr="000D0986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0D0986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0D098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D098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911D07" w:rsidRPr="000D0986" w:rsidTr="00464992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color w:val="000000"/>
                <w:sz w:val="18"/>
                <w:szCs w:val="18"/>
              </w:rPr>
            </w:pPr>
            <w:r w:rsidRPr="000D0986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color w:val="000000"/>
                <w:sz w:val="18"/>
                <w:szCs w:val="18"/>
              </w:rPr>
            </w:pPr>
            <w:r w:rsidRPr="000D0986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911D07" w:rsidRPr="000D0986" w:rsidTr="00464992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501D51" w:rsidP="004649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501D51" w:rsidP="004649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911D07" w:rsidRPr="000D0986" w:rsidRDefault="00911D07" w:rsidP="00911D07">
      <w:pPr>
        <w:pStyle w:val="1"/>
      </w:pPr>
    </w:p>
    <w:p w:rsidR="00FB001B" w:rsidRPr="000D0986" w:rsidRDefault="00367816" w:rsidP="00367816">
      <w:pPr>
        <w:pStyle w:val="1"/>
      </w:pPr>
      <w:r w:rsidRPr="000D0986">
        <w:t>ПРОТОКОЛ</w:t>
      </w:r>
      <w:r w:rsidR="00FB001B" w:rsidRPr="000D0986">
        <w:rPr>
          <w:caps/>
        </w:rPr>
        <w:br/>
      </w:r>
      <w:r w:rsidR="002F7D39" w:rsidRPr="000D0986">
        <w:t>испытаний</w:t>
      </w:r>
      <w:r w:rsidR="003B1C63" w:rsidRPr="000D0986">
        <w:t xml:space="preserve"> показателей</w:t>
      </w:r>
      <w:r w:rsidR="00754D38" w:rsidRPr="000D0986">
        <w:t xml:space="preserve"> </w:t>
      </w:r>
      <w:r w:rsidR="00F84972" w:rsidRPr="000D0986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D098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367816">
            <w:r w:rsidRPr="000D098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D0986" w:rsidRDefault="00B7358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77А (76А)5192022ТЖ</w:t>
            </w:r>
          </w:p>
        </w:tc>
      </w:tr>
      <w:tr w:rsidR="00FB001B" w:rsidRPr="000D098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883461">
            <w:pPr>
              <w:pStyle w:val="a9"/>
              <w:rPr>
                <w:bCs/>
              </w:rPr>
            </w:pPr>
            <w:r w:rsidRPr="000D0986">
              <w:rPr>
                <w:vertAlign w:val="superscript"/>
              </w:rPr>
              <w:t>(</w:t>
            </w:r>
            <w:r w:rsidR="00911D07" w:rsidRPr="000D0986">
              <w:rPr>
                <w:vertAlign w:val="superscript"/>
              </w:rPr>
              <w:t>регистрационный номер протокола</w:t>
            </w:r>
            <w:r w:rsidRPr="000D0986">
              <w:rPr>
                <w:vertAlign w:val="superscript"/>
              </w:rPr>
              <w:t>)</w:t>
            </w:r>
          </w:p>
        </w:tc>
      </w:tr>
    </w:tbl>
    <w:p w:rsidR="00FB001B" w:rsidRPr="000D0986" w:rsidRDefault="00FD2BA8" w:rsidP="00911D07">
      <w:pPr>
        <w:ind w:firstLine="709"/>
      </w:pPr>
      <w:r w:rsidRPr="000D0986">
        <w:rPr>
          <w:rStyle w:val="a7"/>
        </w:rPr>
        <w:t xml:space="preserve">1. </w:t>
      </w:r>
      <w:r w:rsidR="00A6145B" w:rsidRPr="000D0986">
        <w:rPr>
          <w:rStyle w:val="a7"/>
        </w:rPr>
        <w:t>Сведения о дате измерения и оформления протокола</w:t>
      </w:r>
      <w:r w:rsidR="00234932" w:rsidRPr="000D0986">
        <w:rPr>
          <w:rStyle w:val="a7"/>
        </w:rPr>
        <w:t>:</w:t>
      </w:r>
      <w:r w:rsidR="00A6145B" w:rsidRPr="000D0986">
        <w:t xml:space="preserve"> </w:t>
      </w:r>
    </w:p>
    <w:p w:rsidR="00A6145B" w:rsidRPr="000D0986" w:rsidRDefault="00A6145B" w:rsidP="00911D07">
      <w:pPr>
        <w:ind w:firstLine="709"/>
      </w:pPr>
      <w:r w:rsidRPr="000D0986">
        <w:t xml:space="preserve">1.1. Дата проведения измерений: </w:t>
      </w:r>
      <w:fldSimple w:instr=" DOCVARIABLE izm_date \* MERGEFORMAT ">
        <w:r w:rsidR="00371ADD">
          <w:t xml:space="preserve">29.03.2022 </w:t>
        </w:r>
      </w:fldSimple>
    </w:p>
    <w:p w:rsidR="00A6145B" w:rsidRPr="000D0986" w:rsidRDefault="00A6145B" w:rsidP="00911D07">
      <w:pPr>
        <w:ind w:firstLine="709"/>
      </w:pPr>
      <w:r w:rsidRPr="000D0986">
        <w:t>1.</w:t>
      </w:r>
      <w:r w:rsidR="00C11E1A" w:rsidRPr="000D0986">
        <w:t>2</w:t>
      </w:r>
      <w:r w:rsidRPr="000D0986">
        <w:t xml:space="preserve">. Дата оформления протокола: </w:t>
      </w:r>
      <w:r w:rsidR="003D59FC">
        <w:rPr>
          <w:bCs/>
        </w:rPr>
        <w:fldChar w:fldCharType="begin"/>
      </w:r>
      <w:r w:rsidR="003D59FC">
        <w:rPr>
          <w:bCs/>
        </w:rPr>
        <w:instrText xml:space="preserve"> DOCVARIABLE fill_date \* MERGEFORMAT </w:instrText>
      </w:r>
      <w:r w:rsidR="003D59FC">
        <w:rPr>
          <w:bCs/>
        </w:rPr>
        <w:fldChar w:fldCharType="separate"/>
      </w:r>
      <w:r w:rsidR="00371ADD">
        <w:rPr>
          <w:bCs/>
        </w:rPr>
        <w:t xml:space="preserve">19.04.2022 </w:t>
      </w:r>
      <w:r w:rsidR="003D59FC">
        <w:fldChar w:fldCharType="end"/>
      </w:r>
    </w:p>
    <w:p w:rsidR="00911D07" w:rsidRPr="000D0986" w:rsidRDefault="00911D07" w:rsidP="00911D07">
      <w:pPr>
        <w:pStyle w:val="a6"/>
        <w:ind w:firstLine="709"/>
      </w:pPr>
      <w:r w:rsidRPr="000D0986">
        <w:t>2. Сведения о работодателе:</w:t>
      </w:r>
    </w:p>
    <w:p w:rsidR="00911D07" w:rsidRPr="000D0986" w:rsidRDefault="00911D07" w:rsidP="00911D07">
      <w:pPr>
        <w:ind w:firstLine="709"/>
      </w:pPr>
      <w:r w:rsidRPr="000D0986">
        <w:t>2.1. Наименование работодателя: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rbtd_name \* MERGEFORMAT </w:instrText>
      </w:r>
      <w:r w:rsidRPr="000D0986">
        <w:rPr>
          <w:rStyle w:val="aa"/>
        </w:rPr>
        <w:fldChar w:fldCharType="separate"/>
      </w:r>
      <w:r w:rsidR="00B73588" w:rsidRPr="00B73588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t>2.2. Место нахождения и место осуществления деятельности работодателя: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rbtd_adr \* MERGEFORMAT </w:instrText>
      </w:r>
      <w:r w:rsidRPr="000D0986">
        <w:rPr>
          <w:rStyle w:val="aa"/>
        </w:rPr>
        <w:fldChar w:fldCharType="separate"/>
      </w:r>
      <w:r w:rsidR="00B73588" w:rsidRPr="00B73588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t>2.3. Наименование структурного подразделения: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ceh_info \* MERGEFORMAT </w:instrText>
      </w:r>
      <w:r w:rsidRPr="000D0986">
        <w:rPr>
          <w:rStyle w:val="aa"/>
        </w:rPr>
        <w:fldChar w:fldCharType="separate"/>
      </w:r>
      <w:r w:rsidR="00B73588" w:rsidRPr="00B73588">
        <w:rPr>
          <w:rStyle w:val="aa"/>
        </w:rPr>
        <w:t xml:space="preserve"> Прочий персонал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rPr>
          <w:color w:val="000000"/>
        </w:rPr>
        <w:t xml:space="preserve">2.4. Адрес проведения измерений: </w:t>
      </w:r>
      <w:r w:rsidR="003D59FC">
        <w:rPr>
          <w:bCs/>
        </w:rPr>
        <w:fldChar w:fldCharType="begin"/>
      </w:r>
      <w:r w:rsidR="003D59FC">
        <w:rPr>
          <w:bCs/>
        </w:rPr>
        <w:instrText xml:space="preserve"> DOCVARIABLE fact_adr \* MERGEFORMAT </w:instrText>
      </w:r>
      <w:r w:rsidR="003D59FC">
        <w:rPr>
          <w:bCs/>
        </w:rPr>
        <w:fldChar w:fldCharType="separate"/>
      </w:r>
      <w:r w:rsidR="00B73588" w:rsidRPr="00B73588">
        <w:rPr>
          <w:bCs/>
        </w:rPr>
        <w:t xml:space="preserve"> </w:t>
      </w:r>
      <w:r w:rsidR="00B73588" w:rsidRPr="00B73588">
        <w:t xml:space="preserve">298600, Республика Крым, город Ялта, улица Манагарова, дом 2  </w:t>
      </w:r>
      <w:r w:rsidR="003D59FC">
        <w:fldChar w:fldCharType="end"/>
      </w:r>
    </w:p>
    <w:p w:rsidR="000624A8" w:rsidRPr="000D0986" w:rsidRDefault="000624A8" w:rsidP="00911D07">
      <w:pPr>
        <w:pStyle w:val="a6"/>
        <w:ind w:firstLine="709"/>
      </w:pPr>
      <w:r w:rsidRPr="000D0986">
        <w:t>3. Сведения о рабочем месте:</w:t>
      </w:r>
    </w:p>
    <w:p w:rsidR="000624A8" w:rsidRPr="000D0986" w:rsidRDefault="000624A8" w:rsidP="00911D07">
      <w:pPr>
        <w:ind w:firstLine="709"/>
      </w:pPr>
      <w:r w:rsidRPr="000D0986">
        <w:t>3.1. Номер рабочего места:</w:t>
      </w:r>
      <w:r w:rsidRPr="000D0986">
        <w:rPr>
          <w:rStyle w:val="aa"/>
        </w:rPr>
        <w:t xml:space="preserve"> </w:t>
      </w:r>
      <w:r w:rsidRPr="000D0986">
        <w:rPr>
          <w:u w:val="single"/>
        </w:rPr>
        <w:fldChar w:fldCharType="begin"/>
      </w:r>
      <w:r w:rsidRPr="000D0986">
        <w:rPr>
          <w:u w:val="single"/>
        </w:rPr>
        <w:instrText xml:space="preserve"> DOCVARIABLE rm_number \* MERGEFORMAT </w:instrText>
      </w:r>
      <w:r w:rsidRPr="000D0986">
        <w:rPr>
          <w:u w:val="single"/>
        </w:rPr>
        <w:fldChar w:fldCharType="separate"/>
      </w:r>
      <w:r w:rsidR="00B73588">
        <w:rPr>
          <w:u w:val="single"/>
        </w:rPr>
        <w:t xml:space="preserve"> 77А (76А)</w:t>
      </w:r>
      <w:r w:rsidRPr="000D0986">
        <w:rPr>
          <w:u w:val="single"/>
        </w:rPr>
        <w:fldChar w:fldCharType="end"/>
      </w:r>
      <w:r w:rsidRPr="000D0986">
        <w:rPr>
          <w:rStyle w:val="aa"/>
        </w:rPr>
        <w:t> </w:t>
      </w:r>
    </w:p>
    <w:p w:rsidR="000624A8" w:rsidRPr="000D0986" w:rsidRDefault="000624A8" w:rsidP="00911D07">
      <w:pPr>
        <w:ind w:firstLine="709"/>
      </w:pPr>
      <w:r w:rsidRPr="000D0986">
        <w:t>3.2. Наименование рабочего места: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rm_name \* MERGEFORMAT </w:instrText>
      </w:r>
      <w:r w:rsidRPr="000D0986">
        <w:rPr>
          <w:rStyle w:val="aa"/>
        </w:rPr>
        <w:fldChar w:fldCharType="separate"/>
      </w:r>
      <w:r w:rsidR="00B73588" w:rsidRPr="00B73588">
        <w:rPr>
          <w:rStyle w:val="aa"/>
        </w:rPr>
        <w:t xml:space="preserve"> Уборщик служебных помещений (Уборщик производственных и служебных помещений) </w:t>
      </w:r>
      <w:r w:rsidRPr="000D0986">
        <w:rPr>
          <w:rStyle w:val="aa"/>
        </w:rPr>
        <w:fldChar w:fldCharType="end"/>
      </w:r>
    </w:p>
    <w:p w:rsidR="000624A8" w:rsidRPr="000D0986" w:rsidRDefault="000624A8" w:rsidP="00911D07">
      <w:pPr>
        <w:ind w:firstLine="709"/>
        <w:rPr>
          <w:rStyle w:val="aa"/>
        </w:rPr>
      </w:pPr>
      <w:r w:rsidRPr="000D0986">
        <w:t>3.3. Код по ОК 016-94: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codeok \* MERGEFORMAT </w:instrText>
      </w:r>
      <w:r w:rsidRPr="000D0986">
        <w:rPr>
          <w:rStyle w:val="aa"/>
        </w:rPr>
        <w:fldChar w:fldCharType="separate"/>
      </w:r>
      <w:r w:rsidR="00B73588" w:rsidRPr="00B73588">
        <w:rPr>
          <w:rStyle w:val="aa"/>
        </w:rPr>
        <w:t xml:space="preserve"> 19258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B17052" w:rsidRPr="000D0986" w:rsidRDefault="00B17052" w:rsidP="00911D07">
      <w:pPr>
        <w:ind w:firstLine="709"/>
        <w:rPr>
          <w:rStyle w:val="aa"/>
        </w:rPr>
      </w:pPr>
      <w:r w:rsidRPr="000D0986">
        <w:t>3.4. Пол работника: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sex_info \* MERGEFORMAT </w:instrText>
      </w:r>
      <w:r w:rsidRPr="000D0986">
        <w:rPr>
          <w:rStyle w:val="aa"/>
        </w:rPr>
        <w:fldChar w:fldCharType="separate"/>
      </w:r>
      <w:r w:rsidR="00694B87" w:rsidRPr="00694B87">
        <w:rPr>
          <w:rStyle w:val="aa"/>
          <w:bCs/>
        </w:rPr>
        <w:t>женский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6F5280" w:rsidRPr="000D0986" w:rsidRDefault="006F5280" w:rsidP="00911D07">
      <w:pPr>
        <w:ind w:firstLine="709"/>
      </w:pPr>
      <w:r w:rsidRPr="000D0986">
        <w:t>3.</w:t>
      </w:r>
      <w:r w:rsidR="000D0986">
        <w:t>5</w:t>
      </w:r>
      <w:r w:rsidRPr="000D0986">
        <w:t xml:space="preserve">. Краткое описание выполняемой работы: </w:t>
      </w:r>
      <w:fldSimple w:instr=" DOCVARIABLE operac \* MERGEFORMAT ">
        <w:r w:rsidR="00F93629" w:rsidRPr="00F93629">
          <w:t xml:space="preserve"> Уборка помещений школы </w:t>
        </w:r>
      </w:fldSimple>
    </w:p>
    <w:p w:rsidR="0081642C" w:rsidRPr="000D0986" w:rsidRDefault="008943C6" w:rsidP="00911D07">
      <w:pPr>
        <w:pStyle w:val="a6"/>
        <w:ind w:firstLine="709"/>
      </w:pPr>
      <w:r w:rsidRPr="000D0986">
        <w:t>4</w:t>
      </w:r>
      <w:r w:rsidR="0081642C" w:rsidRPr="000D0986">
        <w:t xml:space="preserve">. Сведения о применяемых средствах измерения (СИ): </w:t>
      </w:r>
      <w:fldSimple w:instr=" DOCVARIABLE izm_tools \* MERGEFORMAT ">
        <w:r w:rsidR="00B73588" w:rsidRPr="00B73588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509"/>
        <w:gridCol w:w="1007"/>
        <w:gridCol w:w="1662"/>
        <w:gridCol w:w="1086"/>
        <w:gridCol w:w="1639"/>
        <w:gridCol w:w="1337"/>
      </w:tblGrid>
      <w:tr w:rsidR="0081642C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0D0986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0D098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0D0986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0D0986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0D0986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0D0986">
              <w:rPr>
                <w:sz w:val="18"/>
                <w:szCs w:val="18"/>
              </w:rPr>
              <w:t>Условия эксплуатации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С-БН/11-102021/101324738, выдал ФБУ "Государственный региональный центр стандартизации, метрологии и испытаний в </w:t>
            </w:r>
            <w:r>
              <w:rPr>
                <w:sz w:val="18"/>
                <w:szCs w:val="18"/>
              </w:rPr>
              <w:lastRenderedPageBreak/>
              <w:t>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2" w:name="si_table2_id_200"/>
            <w:bookmarkEnd w:id="12"/>
            <w:r>
              <w:rPr>
                <w:sz w:val="18"/>
                <w:szCs w:val="18"/>
              </w:rPr>
              <w:t>Весы электронные подвесные ВНТ 30/10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С-БН/03-11-2021/106433166, выдал ФБУ "Нижегородский ЦСМ"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03.11.2021-02.11.2022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Пределы допускаемой погрешности при эксплуатации и после ремонта на эксплуатирующем предприятии: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НмПВ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кг: ± 10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свыше 15 кг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кг: ± 20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свыше 20 кг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кг: ± 30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диапазоны значений  пределов измерений: наибольший предел взвешивания -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кг, наименьший предел взвешивания -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г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-10 °С 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3" w:name="si_table2_id_130"/>
            <w:bookmarkEnd w:id="13"/>
            <w:r>
              <w:rPr>
                <w:sz w:val="18"/>
                <w:szCs w:val="18"/>
              </w:rPr>
              <w:t>Рулетка измерительная металлическая "ЕХ10/5"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2798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С-БН/20-10-2021-103217174,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20.10.2021-19.10.2022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Допускаемое отклонение действительной длины интервалов шкалы, не более: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миллиметрового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0,15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сантиметрового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0,2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дециметрового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0,3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метрового и более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[0,3 + 0,15·(L - 1)] мм,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где L - число полных и неполных метров;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диапазоны значений пределов измерений: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(0 - 10 000) мм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-40 °С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+50 °С;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более 80 %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t = 25 °С;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(101,3 ± 3) кПа</w:t>
            </w:r>
          </w:p>
        </w:tc>
      </w:tr>
    </w:tbl>
    <w:p w:rsidR="008A4326" w:rsidRPr="000D0986" w:rsidRDefault="008943C6" w:rsidP="00911D07">
      <w:pPr>
        <w:pStyle w:val="a6"/>
        <w:ind w:firstLine="709"/>
      </w:pPr>
      <w:r w:rsidRPr="000D0986">
        <w:t>5</w:t>
      </w:r>
      <w:r w:rsidR="008A4326" w:rsidRPr="000D0986">
        <w:t>.</w:t>
      </w:r>
      <w:r w:rsidR="00B210A8" w:rsidRPr="000D0986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"/>
            <w:bookmarkStart w:id="15" w:name="si_table2_os_num_table_col"/>
            <w:bookmarkEnd w:id="14"/>
            <w:bookmarkEnd w:id="15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name_table_col"/>
            <w:bookmarkEnd w:id="16"/>
            <w:r w:rsidRPr="000D0986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fnum_table_col"/>
            <w:bookmarkEnd w:id="17"/>
            <w:r w:rsidRPr="000D098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test_table_col"/>
            <w:bookmarkEnd w:id="18"/>
            <w:r w:rsidRPr="000D0986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test_period_table_col"/>
            <w:bookmarkEnd w:id="19"/>
            <w:r w:rsidRPr="000D0986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20" w:name="si_table2_os_err_table_col"/>
            <w:bookmarkEnd w:id="20"/>
            <w:r w:rsidRPr="000D0986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21" w:name="si_table2_os_cond_table_col"/>
            <w:bookmarkEnd w:id="21"/>
            <w:r w:rsidRPr="000D0986">
              <w:rPr>
                <w:sz w:val="18"/>
                <w:szCs w:val="18"/>
              </w:rPr>
              <w:t>Условия эксплуатации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2" w:name="si_table2_os_id_256"/>
            <w:bookmarkEnd w:id="22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воздуха: от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0D0986" w:rsidRDefault="008943C6" w:rsidP="00911D07">
      <w:pPr>
        <w:pStyle w:val="a6"/>
        <w:ind w:firstLine="709"/>
      </w:pPr>
      <w:r w:rsidRPr="000D0986">
        <w:t>6</w:t>
      </w:r>
      <w:r w:rsidR="0081642C" w:rsidRPr="000D0986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0D0986" w:rsidTr="00174C5E">
        <w:tc>
          <w:tcPr>
            <w:tcW w:w="417" w:type="dxa"/>
            <w:shd w:val="clear" w:color="auto" w:fill="auto"/>
            <w:vAlign w:val="center"/>
          </w:tcPr>
          <w:p w:rsidR="0081642C" w:rsidRPr="000D0986" w:rsidRDefault="0081642C" w:rsidP="0081642C">
            <w:pPr>
              <w:pStyle w:val="a8"/>
            </w:pPr>
            <w:bookmarkStart w:id="23" w:name="nd_table2_num_table_col"/>
            <w:bookmarkEnd w:id="23"/>
            <w:r w:rsidRPr="000D0986">
              <w:t>№</w:t>
            </w:r>
            <w:bookmarkStart w:id="24" w:name="nd_table2"/>
            <w:bookmarkEnd w:id="24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0D0986" w:rsidRDefault="0081642C" w:rsidP="0081642C">
            <w:pPr>
              <w:pStyle w:val="a8"/>
            </w:pPr>
            <w:bookmarkStart w:id="25" w:name="nd_table2_name_table_col"/>
            <w:bookmarkEnd w:id="25"/>
            <w:r w:rsidRPr="000D0986">
              <w:t>Наименование нормативного документа (НД)</w:t>
            </w:r>
          </w:p>
        </w:tc>
      </w:tr>
      <w:tr w:rsidR="00501D51" w:rsidRPr="000D0986" w:rsidTr="00174C5E">
        <w:tc>
          <w:tcPr>
            <w:tcW w:w="417" w:type="dxa"/>
            <w:shd w:val="clear" w:color="auto" w:fill="auto"/>
            <w:vAlign w:val="center"/>
          </w:tcPr>
          <w:p w:rsidR="00501D51" w:rsidRPr="000D0986" w:rsidRDefault="00501D51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26" w:name="nd_table2_id_202"/>
            <w:bookmarkEnd w:id="26"/>
            <w:r>
              <w:t>Методика измерений показателей тяжести трудового процесса для целей специальной оценки условий труда МИ ТТП.ИНТ-16.01-2018, свидетельство об аттестации № 222.0248/RA.RU.311866/2018, сведения о регистрации в Федеральном информационном фонде ФР.1.28.2019.33230. Утверждена 06 декабря 2018 г. приказом Генерального директора АО КИОУТ № 010-ОД.</w:t>
            </w:r>
          </w:p>
        </w:tc>
      </w:tr>
    </w:tbl>
    <w:p w:rsidR="00F0409B" w:rsidRPr="000D0986" w:rsidRDefault="008943C6" w:rsidP="00911D07">
      <w:pPr>
        <w:pStyle w:val="a6"/>
        <w:ind w:firstLine="709"/>
      </w:pPr>
      <w:r w:rsidRPr="000D0986">
        <w:t>7</w:t>
      </w:r>
      <w:r w:rsidR="00F0409B" w:rsidRPr="000D0986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4"/>
        <w:gridCol w:w="1169"/>
        <w:gridCol w:w="1038"/>
        <w:gridCol w:w="1560"/>
      </w:tblGrid>
      <w:tr w:rsidR="00E47C2F" w:rsidRPr="000D0986" w:rsidTr="00911D07">
        <w:tc>
          <w:tcPr>
            <w:tcW w:w="199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27" w:name="param_table_num_table_col"/>
            <w:bookmarkStart w:id="28" w:name="param_table"/>
            <w:bookmarkEnd w:id="27"/>
            <w:bookmarkEnd w:id="28"/>
            <w:r w:rsidRPr="000D0986">
              <w:t>№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29" w:name="param_table_name_table_col"/>
            <w:bookmarkEnd w:id="29"/>
            <w:r w:rsidRPr="000D0986">
              <w:t>Наименование показателя тяжести трудового процесса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30" w:name="param_table_si_table_col"/>
            <w:bookmarkEnd w:id="30"/>
            <w:r w:rsidRPr="000D0986">
              <w:rPr>
                <w:sz w:val="18"/>
                <w:szCs w:val="18"/>
              </w:rPr>
              <w:t>№ СИ из п.4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E47C2F" w:rsidRPr="000D0986" w:rsidRDefault="00E47C2F" w:rsidP="00E47C2F">
            <w:pPr>
              <w:pStyle w:val="a8"/>
            </w:pPr>
            <w:bookmarkStart w:id="31" w:name="param_table_nd_table_col"/>
            <w:bookmarkEnd w:id="31"/>
            <w:r w:rsidRPr="000D0986">
              <w:rPr>
                <w:sz w:val="18"/>
                <w:szCs w:val="18"/>
              </w:rPr>
              <w:t>№ НД из п.6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32" w:name="param_table_date_table_col"/>
            <w:bookmarkEnd w:id="32"/>
            <w:r w:rsidRPr="000D0986">
              <w:rPr>
                <w:sz w:val="18"/>
                <w:szCs w:val="18"/>
              </w:rPr>
              <w:t>Дата измерения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1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33" w:name="param_id_tjag1"/>
            <w:bookmarkEnd w:id="33"/>
            <w:r>
              <w:t>Физическая динамическая  нагрузка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1, 2, 3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Pr="000D0986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Pr="000D0986" w:rsidRDefault="00371ADD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2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4" w:name="param_id_tjag2"/>
            <w:bookmarkEnd w:id="34"/>
            <w:r>
              <w:t>Масса поднимаемого и перемещаемого груза вручную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371ADD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3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5" w:name="param_id_tjag3"/>
            <w:bookmarkEnd w:id="35"/>
            <w:r>
              <w:t>Стереотипные рабочие движения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371ADD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4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6" w:name="param_id_tjag4"/>
            <w:bookmarkEnd w:id="36"/>
            <w:r>
              <w:t>Статическая нагрузка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371ADD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5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7" w:name="param_id_tjag5"/>
            <w:bookmarkEnd w:id="37"/>
            <w:r>
              <w:t>Рабочая поза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371ADD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6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8" w:name="param_id_tjag6"/>
            <w:bookmarkEnd w:id="38"/>
            <w:r>
              <w:t>Наклоны корпуса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371ADD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7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9" w:name="param_id_tjag7"/>
            <w:bookmarkEnd w:id="39"/>
            <w:r>
              <w:t>Перемещения работника в пространстве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371ADD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0D0986" w:rsidRDefault="00E47C2F" w:rsidP="00911D07">
      <w:pPr>
        <w:ind w:firstLine="709"/>
        <w:rPr>
          <w:sz w:val="18"/>
          <w:szCs w:val="18"/>
        </w:rPr>
      </w:pPr>
      <w:r w:rsidRPr="000D0986">
        <w:rPr>
          <w:sz w:val="18"/>
          <w:szCs w:val="18"/>
        </w:rPr>
        <w:lastRenderedPageBreak/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0D0986" w:rsidRDefault="008943C6" w:rsidP="00911D07">
      <w:pPr>
        <w:pStyle w:val="a6"/>
        <w:ind w:firstLine="709"/>
      </w:pPr>
      <w:r w:rsidRPr="000D0986">
        <w:t>8</w:t>
      </w:r>
      <w:r w:rsidR="00A13E3A" w:rsidRPr="000D0986">
        <w:t>. Нормативные документы, регламентирующие предельно допустимые уровни</w:t>
      </w:r>
      <w:r w:rsidR="00E751FE" w:rsidRPr="000D0986">
        <w:t xml:space="preserve"> (далее - ПДУ)</w:t>
      </w:r>
      <w:r w:rsidR="00A13E3A" w:rsidRPr="000D0986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0D0986" w:rsidTr="00174C5E">
        <w:tc>
          <w:tcPr>
            <w:tcW w:w="417" w:type="dxa"/>
            <w:shd w:val="clear" w:color="auto" w:fill="auto"/>
            <w:vAlign w:val="center"/>
          </w:tcPr>
          <w:p w:rsidR="00A13E3A" w:rsidRPr="000D0986" w:rsidRDefault="00A13E3A" w:rsidP="00A13E3A">
            <w:pPr>
              <w:pStyle w:val="a8"/>
            </w:pPr>
            <w:bookmarkStart w:id="40" w:name="nd_table3"/>
            <w:bookmarkStart w:id="41" w:name="nd_table3_num_table_col"/>
            <w:bookmarkEnd w:id="40"/>
            <w:bookmarkEnd w:id="41"/>
            <w:r w:rsidRPr="000D0986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0D0986" w:rsidRDefault="00A13E3A" w:rsidP="00A13E3A">
            <w:pPr>
              <w:pStyle w:val="a8"/>
            </w:pPr>
            <w:bookmarkStart w:id="42" w:name="nd_table3_name_table_col"/>
            <w:bookmarkEnd w:id="42"/>
            <w:r w:rsidRPr="000D0986">
              <w:t>Наименование нормативного документа (НД)</w:t>
            </w:r>
          </w:p>
        </w:tc>
      </w:tr>
      <w:tr w:rsidR="00501D51" w:rsidRPr="000D0986" w:rsidTr="00174C5E">
        <w:tc>
          <w:tcPr>
            <w:tcW w:w="417" w:type="dxa"/>
            <w:shd w:val="clear" w:color="auto" w:fill="auto"/>
            <w:vAlign w:val="center"/>
          </w:tcPr>
          <w:p w:rsidR="00501D51" w:rsidRPr="000D0986" w:rsidRDefault="00501D51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43" w:name="nd_table3_id_66"/>
            <w:bookmarkEnd w:id="43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0D0986" w:rsidRDefault="008943C6" w:rsidP="00911D07">
      <w:pPr>
        <w:pStyle w:val="a6"/>
        <w:ind w:firstLine="709"/>
      </w:pPr>
      <w:r w:rsidRPr="000D0986">
        <w:t>9</w:t>
      </w:r>
      <w:r w:rsidR="00CA5B86" w:rsidRPr="000D0986">
        <w:t>. Сведения о</w:t>
      </w:r>
      <w:r w:rsidR="00EE5C4A" w:rsidRPr="000D0986">
        <w:t>б</w:t>
      </w:r>
      <w:r w:rsidR="00CA5B86" w:rsidRPr="000D0986">
        <w:t xml:space="preserve"> </w:t>
      </w:r>
      <w:r w:rsidR="0081642C" w:rsidRPr="000D0986">
        <w:t>условиях проведения измерений</w:t>
      </w:r>
      <w:r w:rsidR="00CA5B86" w:rsidRPr="000D0986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4455"/>
        <w:gridCol w:w="1204"/>
        <w:gridCol w:w="1204"/>
        <w:gridCol w:w="1204"/>
        <w:gridCol w:w="1202"/>
      </w:tblGrid>
      <w:tr w:rsidR="00897462" w:rsidRPr="000D0986" w:rsidTr="00897462">
        <w:tc>
          <w:tcPr>
            <w:tcW w:w="187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num_table_col"/>
            <w:bookmarkStart w:id="45" w:name="zona_info_bm_table"/>
            <w:bookmarkEnd w:id="44"/>
            <w:bookmarkEnd w:id="45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6" w:name="zona_info_name_table_col"/>
            <w:bookmarkEnd w:id="46"/>
            <w:r w:rsidRPr="000D0986">
              <w:rPr>
                <w:sz w:val="18"/>
                <w:szCs w:val="18"/>
              </w:rPr>
              <w:t>Мест</w:t>
            </w:r>
            <w:r w:rsidR="00F84972" w:rsidRPr="000D0986">
              <w:rPr>
                <w:sz w:val="18"/>
                <w:szCs w:val="18"/>
              </w:rPr>
              <w:t>о</w:t>
            </w:r>
            <w:r w:rsidR="00EE5C4A" w:rsidRPr="000D0986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t_table_col"/>
            <w:bookmarkEnd w:id="47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t</w:t>
            </w:r>
            <w:r w:rsidRPr="000D0986">
              <w:rPr>
                <w:sz w:val="18"/>
                <w:szCs w:val="18"/>
              </w:rPr>
              <w:t xml:space="preserve">, </w:t>
            </w:r>
            <w:r w:rsidRPr="000D0986">
              <w:rPr>
                <w:sz w:val="18"/>
                <w:szCs w:val="18"/>
                <w:vertAlign w:val="superscript"/>
              </w:rPr>
              <w:t>o</w:t>
            </w:r>
            <w:r w:rsidRPr="000D0986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2F7D39">
            <w:pPr>
              <w:pStyle w:val="a8"/>
              <w:suppressAutoHyphens/>
              <w:rPr>
                <w:sz w:val="18"/>
                <w:szCs w:val="18"/>
              </w:rPr>
            </w:pPr>
            <w:bookmarkStart w:id="48" w:name="zona_info_os_p_table_col"/>
            <w:bookmarkEnd w:id="48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p</w:t>
            </w:r>
            <w:r w:rsidRPr="000D0986">
              <w:rPr>
                <w:sz w:val="18"/>
                <w:szCs w:val="18"/>
              </w:rPr>
              <w:t xml:space="preserve">, </w:t>
            </w:r>
            <w:r w:rsidR="002F7D39" w:rsidRPr="000D0986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9" w:name="zona_info_os_sk_table_col"/>
            <w:bookmarkEnd w:id="49"/>
            <w:r w:rsidRPr="000D0986">
              <w:rPr>
                <w:sz w:val="24"/>
                <w:szCs w:val="24"/>
              </w:rPr>
              <w:t>υ,</w:t>
            </w:r>
            <w:r w:rsidRPr="000D0986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50" w:name="zona_info_os_v_table_col"/>
            <w:bookmarkEnd w:id="50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φ</w:t>
            </w:r>
            <w:r w:rsidRPr="000D0986">
              <w:rPr>
                <w:sz w:val="18"/>
                <w:szCs w:val="18"/>
              </w:rPr>
              <w:t>, %</w:t>
            </w:r>
          </w:p>
        </w:tc>
      </w:tr>
      <w:tr w:rsidR="00501D51" w:rsidRPr="000D0986" w:rsidTr="00897462">
        <w:tc>
          <w:tcPr>
            <w:tcW w:w="187" w:type="pct"/>
            <w:vAlign w:val="center"/>
          </w:tcPr>
          <w:p w:rsidR="00501D51" w:rsidRPr="000D0986" w:rsidRDefault="00694B87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501D51" w:rsidRPr="000D0986" w:rsidRDefault="00694B87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51" w:name="zona_info_id_C55E"/>
            <w:bookmarkEnd w:id="51"/>
            <w:r>
              <w:rPr>
                <w:sz w:val="18"/>
                <w:szCs w:val="18"/>
              </w:rPr>
              <w:t>Помещения школы</w:t>
            </w:r>
          </w:p>
        </w:tc>
        <w:tc>
          <w:tcPr>
            <w:tcW w:w="625" w:type="pct"/>
            <w:vAlign w:val="center"/>
          </w:tcPr>
          <w:p w:rsidR="00501D51" w:rsidRPr="000D0986" w:rsidRDefault="00694B87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22,4</w:t>
            </w:r>
          </w:p>
        </w:tc>
        <w:tc>
          <w:tcPr>
            <w:tcW w:w="625" w:type="pct"/>
            <w:vAlign w:val="center"/>
          </w:tcPr>
          <w:p w:rsidR="00501D51" w:rsidRPr="000D0986" w:rsidRDefault="00694B87" w:rsidP="002F7D39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501D51" w:rsidRPr="000D0986" w:rsidRDefault="00694B87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5" w:type="pct"/>
            <w:vAlign w:val="center"/>
          </w:tcPr>
          <w:p w:rsidR="00501D51" w:rsidRPr="000D0986" w:rsidRDefault="00694B87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</w:tbl>
    <w:p w:rsidR="0081642C" w:rsidRPr="000D0986" w:rsidRDefault="0081642C" w:rsidP="0081642C">
      <w:pPr>
        <w:rPr>
          <w:sz w:val="18"/>
          <w:szCs w:val="18"/>
        </w:rPr>
      </w:pPr>
      <w:r w:rsidRPr="000D0986">
        <w:rPr>
          <w:sz w:val="18"/>
          <w:szCs w:val="18"/>
        </w:rPr>
        <w:t xml:space="preserve">Условные обозначения: </w:t>
      </w:r>
      <w:r w:rsidRPr="000D0986">
        <w:t>t</w:t>
      </w:r>
      <w:r w:rsidRPr="000D0986">
        <w:rPr>
          <w:sz w:val="18"/>
          <w:szCs w:val="18"/>
        </w:rPr>
        <w:t xml:space="preserve"> - температура воздуха; </w:t>
      </w:r>
      <w:r w:rsidRPr="000D0986">
        <w:t>p</w:t>
      </w:r>
      <w:r w:rsidRPr="000D0986">
        <w:rPr>
          <w:sz w:val="18"/>
          <w:szCs w:val="18"/>
        </w:rPr>
        <w:t xml:space="preserve"> - атмосферное давление; </w:t>
      </w:r>
      <w:r w:rsidRPr="000D0986">
        <w:t>φ</w:t>
      </w:r>
      <w:r w:rsidRPr="000D0986">
        <w:rPr>
          <w:sz w:val="18"/>
          <w:szCs w:val="18"/>
        </w:rPr>
        <w:t xml:space="preserve"> - относительная влажность.</w:t>
      </w:r>
    </w:p>
    <w:p w:rsidR="009940FC" w:rsidRPr="000D0986" w:rsidRDefault="008A4326" w:rsidP="009940FC">
      <w:pPr>
        <w:pStyle w:val="a6"/>
      </w:pPr>
      <w:r w:rsidRPr="000D0986">
        <w:t>1</w:t>
      </w:r>
      <w:r w:rsidR="00592D84" w:rsidRPr="000D0986">
        <w:t>0</w:t>
      </w:r>
      <w:r w:rsidR="009940FC" w:rsidRPr="000D0986">
        <w:t xml:space="preserve">. </w:t>
      </w:r>
      <w:r w:rsidR="004D719C" w:rsidRPr="000D0986">
        <w:t>С</w:t>
      </w:r>
      <w:r w:rsidR="00D95917" w:rsidRPr="000D0986">
        <w:t xml:space="preserve">ведения об измерениях </w:t>
      </w:r>
      <w:r w:rsidR="00592D84" w:rsidRPr="000D0986">
        <w:t>по показателям тяжести трудового процесса</w:t>
      </w:r>
      <w:r w:rsidR="009940FC" w:rsidRPr="000D0986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1935"/>
        <w:gridCol w:w="624"/>
        <w:gridCol w:w="1733"/>
        <w:gridCol w:w="786"/>
        <w:gridCol w:w="722"/>
      </w:tblGrid>
      <w:tr w:rsidR="009F5C3B" w:rsidRPr="000D0986" w:rsidTr="00911D07">
        <w:trPr>
          <w:cantSplit/>
          <w:tblHeader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"/>
            <w:bookmarkStart w:id="53" w:name="result_table_param_table_col"/>
            <w:bookmarkEnd w:id="52"/>
            <w:bookmarkEnd w:id="53"/>
            <w:r w:rsidRPr="000D0986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fact_table_col"/>
            <w:bookmarkEnd w:id="54"/>
            <w:r w:rsidRPr="000D0986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5" w:name="result_table_unc_table_col"/>
            <w:bookmarkEnd w:id="55"/>
            <w:r w:rsidRPr="000D0986">
              <w:rPr>
                <w:sz w:val="18"/>
                <w:szCs w:val="18"/>
              </w:rPr>
              <w:t>U095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pdu_table_col"/>
            <w:bookmarkEnd w:id="56"/>
            <w:r w:rsidRPr="000D0986">
              <w:rPr>
                <w:sz w:val="18"/>
                <w:szCs w:val="18"/>
              </w:rPr>
              <w:t>ПДУ</w:t>
            </w:r>
            <w:r w:rsidRPr="000D0986">
              <w:rPr>
                <w:sz w:val="18"/>
                <w:szCs w:val="18"/>
              </w:rPr>
              <w:br/>
              <w:t>(</w:t>
            </w:r>
            <w:r w:rsidRPr="000D0986">
              <w:rPr>
                <w:sz w:val="18"/>
                <w:szCs w:val="18"/>
              </w:rPr>
              <w:fldChar w:fldCharType="begin"/>
            </w:r>
            <w:r w:rsidRPr="000D0986">
              <w:rPr>
                <w:sz w:val="18"/>
                <w:szCs w:val="18"/>
              </w:rPr>
              <w:instrText xml:space="preserve"> DOCVARIABLE sex_header \* MERGEFORMAT </w:instrText>
            </w:r>
            <w:r w:rsidRPr="000D0986">
              <w:rPr>
                <w:sz w:val="18"/>
                <w:szCs w:val="18"/>
              </w:rPr>
              <w:fldChar w:fldCharType="separate"/>
            </w:r>
            <w:r w:rsidR="00694B87">
              <w:rPr>
                <w:sz w:val="18"/>
                <w:szCs w:val="18"/>
              </w:rPr>
              <w:t>для женщин</w:t>
            </w:r>
            <w:r w:rsidRPr="000D0986">
              <w:rPr>
                <w:sz w:val="18"/>
                <w:szCs w:val="18"/>
              </w:rPr>
              <w:fldChar w:fldCharType="end"/>
            </w:r>
            <w:r w:rsidRPr="000D0986">
              <w:rPr>
                <w:sz w:val="18"/>
                <w:szCs w:val="18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7" w:name="result_table_otkl_table_col"/>
            <w:bookmarkEnd w:id="57"/>
            <w:r w:rsidRPr="000D0986">
              <w:rPr>
                <w:sz w:val="18"/>
                <w:szCs w:val="18"/>
              </w:rPr>
              <w:t>Отклонение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8" w:name="result_table_kut_table_col"/>
            <w:bookmarkEnd w:id="58"/>
            <w:r w:rsidRPr="000D0986">
              <w:rPr>
                <w:sz w:val="18"/>
                <w:szCs w:val="18"/>
              </w:rPr>
              <w:t>КУТ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59" w:name="t_bm1_header"/>
            <w:bookmarkEnd w:id="59"/>
            <w:r w:rsidRPr="000D0986">
              <w:rPr>
                <w:b/>
                <w:sz w:val="18"/>
                <w:szCs w:val="18"/>
              </w:rPr>
              <w:t>1.Физическая динамическая  нагрузка за рабочий день (смену)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0" w:name="t_bm1_1"/>
            <w:bookmarkEnd w:id="60"/>
            <w:r w:rsidRPr="000D0986">
              <w:rPr>
                <w:sz w:val="18"/>
                <w:szCs w:val="18"/>
              </w:rPr>
              <w:t>1.1. Региональная нагрузка  при перемещении груза на расстояние до 1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rPr>
                <w:sz w:val="18"/>
                <w:szCs w:val="18"/>
              </w:rPr>
            </w:pPr>
            <w:bookmarkStart w:id="61" w:name="t_bm1_1_dop_r"/>
            <w:bookmarkEnd w:id="61"/>
            <w:r>
              <w:rPr>
                <w:sz w:val="18"/>
                <w:szCs w:val="18"/>
              </w:rPr>
              <w:t>1.1.1.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rPr>
                <w:sz w:val="18"/>
                <w:szCs w:val="18"/>
              </w:rPr>
            </w:pPr>
            <w:bookmarkStart w:id="62" w:name="t_bm1_1_dop_c"/>
            <w:bookmarkEnd w:id="62"/>
            <w:r>
              <w:rPr>
                <w:sz w:val="18"/>
                <w:szCs w:val="18"/>
              </w:rPr>
              <w:t>1.1.2.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rPr>
                <w:sz w:val="18"/>
                <w:szCs w:val="18"/>
              </w:rPr>
            </w:pPr>
            <w:bookmarkStart w:id="63" w:name="t_bm1_1_dop_m"/>
            <w:bookmarkEnd w:id="63"/>
            <w:r>
              <w:rPr>
                <w:sz w:val="18"/>
                <w:szCs w:val="18"/>
              </w:rPr>
              <w:t>1.1.3.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4" w:name="t_bm1_2"/>
            <w:bookmarkEnd w:id="64"/>
            <w:r w:rsidRPr="000D0986">
              <w:rPr>
                <w:sz w:val="18"/>
                <w:szCs w:val="18"/>
              </w:rPr>
              <w:t>1.2. Общая нагрузка при перемещении груза на расстояние от 1 до 5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rPr>
                <w:sz w:val="18"/>
                <w:szCs w:val="18"/>
              </w:rPr>
            </w:pPr>
            <w:bookmarkStart w:id="65" w:name="t_bm1_2_dop_r"/>
            <w:bookmarkEnd w:id="65"/>
            <w:r>
              <w:rPr>
                <w:sz w:val="18"/>
                <w:szCs w:val="18"/>
              </w:rPr>
              <w:t>1.2.1.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rPr>
                <w:sz w:val="18"/>
                <w:szCs w:val="18"/>
              </w:rPr>
            </w:pPr>
            <w:bookmarkStart w:id="66" w:name="t_bm1_2_dop_c"/>
            <w:bookmarkEnd w:id="66"/>
            <w:r>
              <w:rPr>
                <w:sz w:val="18"/>
                <w:szCs w:val="18"/>
              </w:rPr>
              <w:t>1.2.2.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rPr>
                <w:sz w:val="18"/>
                <w:szCs w:val="18"/>
              </w:rPr>
            </w:pPr>
            <w:bookmarkStart w:id="67" w:name="t_bm1_2_dop_m"/>
            <w:bookmarkEnd w:id="67"/>
            <w:r>
              <w:rPr>
                <w:sz w:val="18"/>
                <w:szCs w:val="18"/>
              </w:rPr>
              <w:t>1.2.3.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8" w:name="t_bm1_3"/>
            <w:bookmarkEnd w:id="68"/>
            <w:r w:rsidRPr="000D0986">
              <w:rPr>
                <w:sz w:val="18"/>
                <w:szCs w:val="18"/>
              </w:rPr>
              <w:t>1.3. Общая нагрузка при перемещении груза на расстояние более 5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rPr>
                <w:sz w:val="18"/>
                <w:szCs w:val="18"/>
              </w:rPr>
            </w:pPr>
            <w:bookmarkStart w:id="69" w:name="t_bm1_3_dop_r"/>
            <w:bookmarkEnd w:id="69"/>
            <w:r>
              <w:rPr>
                <w:sz w:val="18"/>
                <w:szCs w:val="18"/>
              </w:rPr>
              <w:t>1.3.1.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rPr>
                <w:sz w:val="18"/>
                <w:szCs w:val="18"/>
              </w:rPr>
            </w:pPr>
            <w:bookmarkStart w:id="70" w:name="t_bm1_3_dop_c"/>
            <w:bookmarkEnd w:id="70"/>
            <w:r>
              <w:rPr>
                <w:sz w:val="18"/>
                <w:szCs w:val="18"/>
              </w:rPr>
              <w:t>1.3.2.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rPr>
                <w:sz w:val="18"/>
                <w:szCs w:val="18"/>
              </w:rPr>
            </w:pPr>
            <w:bookmarkStart w:id="71" w:name="t_bm1_3_dop_m"/>
            <w:bookmarkEnd w:id="71"/>
            <w:r>
              <w:rPr>
                <w:sz w:val="18"/>
                <w:szCs w:val="18"/>
              </w:rPr>
              <w:t>1.3.3.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rPr>
                <w:sz w:val="18"/>
                <w:szCs w:val="18"/>
              </w:rPr>
            </w:pPr>
            <w:bookmarkStart w:id="72" w:name="t_bm1_4"/>
            <w:bookmarkEnd w:id="72"/>
            <w:r w:rsidRPr="000D0986">
              <w:rPr>
                <w:sz w:val="18"/>
                <w:szCs w:val="18"/>
              </w:rPr>
              <w:t>1.4. Суммарная физическая динамическая  нагрузка,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970.50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rPr>
                <w:sz w:val="18"/>
                <w:szCs w:val="18"/>
              </w:rPr>
            </w:pPr>
            <w:bookmarkStart w:id="73" w:name="t_bm1_4_dop_r"/>
            <w:bookmarkEnd w:id="73"/>
            <w:r>
              <w:rPr>
                <w:sz w:val="18"/>
                <w:szCs w:val="18"/>
              </w:rPr>
              <w:t>1.4.1. Среднее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74" w:name="t_bm2_header"/>
            <w:bookmarkEnd w:id="74"/>
            <w:r w:rsidRPr="000D0986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5" w:name="t_bm2_1"/>
            <w:bookmarkEnd w:id="75"/>
            <w:r w:rsidRPr="000D0986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0.58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6" w:name="t_bm2_2"/>
            <w:bookmarkEnd w:id="76"/>
            <w:r w:rsidRPr="000D0986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7" w:name="t_bm2_3"/>
            <w:bookmarkEnd w:id="77"/>
            <w:r w:rsidRPr="000D0986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8" w:name="t_bm2_3_1"/>
            <w:bookmarkEnd w:id="78"/>
            <w:r w:rsidRPr="000D0986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9" w:name="t_bm2_3_2"/>
            <w:bookmarkEnd w:id="79"/>
            <w:r w:rsidRPr="000D0986">
              <w:rPr>
                <w:sz w:val="18"/>
                <w:szCs w:val="18"/>
              </w:rPr>
              <w:t>2.3.2. С пола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0" w:name="t_bm3_header"/>
            <w:bookmarkEnd w:id="80"/>
            <w:r w:rsidRPr="000D0986">
              <w:rPr>
                <w:b/>
                <w:sz w:val="18"/>
                <w:szCs w:val="18"/>
              </w:rPr>
              <w:t>3. Стереотипные рабочие движения, количество за рабочий день (смену), единиц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1" w:name="t_bm3_1"/>
            <w:bookmarkEnd w:id="81"/>
            <w:r w:rsidRPr="000D0986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1755.00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2" w:name="t_bm3_2"/>
            <w:bookmarkEnd w:id="82"/>
            <w:r w:rsidRPr="000D0986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1365.00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3" w:name="t_bm4_header"/>
            <w:bookmarkEnd w:id="83"/>
            <w:r w:rsidRPr="000D0986">
              <w:rPr>
                <w:b/>
                <w:sz w:val="18"/>
                <w:szCs w:val="18"/>
              </w:rPr>
              <w:t>4. Статическая нагрузка - величина статической нагрузки за рабочий день (смену) при удержании груза, приложении усилий, кгс</w:t>
            </w:r>
            <w:r w:rsidR="005E5DF1" w:rsidRPr="000D0986">
              <w:rPr>
                <w:b/>
                <w:sz w:val="18"/>
                <w:szCs w:val="18"/>
              </w:rPr>
              <w:t>·</w:t>
            </w:r>
            <w:r w:rsidRPr="000D0986">
              <w:rPr>
                <w:b/>
                <w:sz w:val="18"/>
                <w:szCs w:val="18"/>
              </w:rPr>
              <w:t>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4" w:name="t_bm4_1"/>
            <w:bookmarkEnd w:id="84"/>
            <w:r w:rsidRPr="000D0986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5" w:name="t_bm4_2"/>
            <w:bookmarkEnd w:id="85"/>
            <w:r w:rsidRPr="000D0986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6" w:name="t_bm4_3"/>
            <w:bookmarkEnd w:id="86"/>
            <w:r w:rsidRPr="000D0986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7" w:name="t_bm4_4"/>
            <w:bookmarkEnd w:id="87"/>
            <w:r w:rsidRPr="000D0986">
              <w:rPr>
                <w:sz w:val="18"/>
                <w:szCs w:val="18"/>
              </w:rPr>
              <w:t>4.4. Суммарная статическая нагрузка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18420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trHeight w:val="334"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88" w:name="t_bm5_header"/>
            <w:bookmarkEnd w:id="88"/>
            <w:r w:rsidRPr="000D0986">
              <w:rPr>
                <w:b/>
                <w:sz w:val="18"/>
                <w:szCs w:val="18"/>
              </w:rPr>
              <w:t>5. Рабочая поза (рабочее положение тела работника в течение рабочего дня (смены)), % смены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9" w:name="t_bm5_1"/>
            <w:bookmarkEnd w:id="89"/>
            <w:r w:rsidRPr="000D0986">
              <w:rPr>
                <w:sz w:val="18"/>
                <w:szCs w:val="18"/>
              </w:rPr>
              <w:t>5.1. Свободная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0" w:name="t_bm5_2"/>
            <w:bookmarkEnd w:id="90"/>
            <w:r w:rsidRPr="000D0986">
              <w:rPr>
                <w:sz w:val="18"/>
                <w:szCs w:val="18"/>
              </w:rPr>
              <w:t>5.2. Стоя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&gt;ПДУ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1" w:name="t_bm5_3"/>
            <w:bookmarkEnd w:id="91"/>
            <w:r w:rsidRPr="000D0986">
              <w:rPr>
                <w:sz w:val="18"/>
                <w:szCs w:val="18"/>
              </w:rPr>
              <w:lastRenderedPageBreak/>
              <w:t>5.3. Неудобная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2" w:name="t_bm5_4"/>
            <w:bookmarkEnd w:id="92"/>
            <w:r w:rsidRPr="000D0986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3" w:name="t_bm5_5"/>
            <w:bookmarkEnd w:id="93"/>
            <w:r w:rsidRPr="000D0986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4" w:name="t_bm5_6"/>
            <w:bookmarkEnd w:id="94"/>
            <w:r w:rsidRPr="000D0986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5" w:name="t_bm6_header"/>
            <w:bookmarkEnd w:id="95"/>
            <w:r w:rsidRPr="000D0986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6" w:name="t_bm6"/>
            <w:bookmarkEnd w:id="96"/>
            <w:r w:rsidRPr="000D0986">
              <w:rPr>
                <w:sz w:val="18"/>
                <w:szCs w:val="18"/>
              </w:rPr>
              <w:t>Наклоны корпуса тела работника</w:t>
            </w:r>
            <w:r w:rsidR="005E5DF1" w:rsidRPr="000D0986">
              <w:rPr>
                <w:sz w:val="18"/>
                <w:szCs w:val="18"/>
              </w:rPr>
              <w:t xml:space="preserve"> более 30º</w:t>
            </w:r>
            <w:r w:rsidRPr="000D0986">
              <w:rPr>
                <w:sz w:val="18"/>
                <w:szCs w:val="18"/>
              </w:rPr>
              <w:t>, количество за рабочий день (смену)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97" w:name="t_bm7_header"/>
            <w:bookmarkEnd w:id="97"/>
            <w:r w:rsidRPr="000D0986">
              <w:rPr>
                <w:b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98" w:name="t_bm7_1"/>
            <w:bookmarkEnd w:id="98"/>
            <w:r w:rsidRPr="000D0986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9" w:name="t_bm7_2"/>
            <w:bookmarkEnd w:id="99"/>
            <w:r w:rsidRPr="000D0986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100" w:name="t_bm7_3"/>
            <w:bookmarkEnd w:id="100"/>
            <w:r w:rsidRPr="000D0986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694B8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0D0986" w:rsidRDefault="000F37FC" w:rsidP="00911D07">
      <w:pPr>
        <w:ind w:firstLine="709"/>
        <w:rPr>
          <w:sz w:val="18"/>
          <w:szCs w:val="18"/>
        </w:rPr>
      </w:pPr>
      <w:r w:rsidRPr="000D0986">
        <w:rPr>
          <w:sz w:val="18"/>
          <w:szCs w:val="18"/>
        </w:rPr>
        <w:t>Условные обозначения:</w:t>
      </w:r>
      <w:r w:rsidR="00FA0042" w:rsidRPr="000D0986">
        <w:rPr>
          <w:sz w:val="18"/>
          <w:szCs w:val="18"/>
        </w:rPr>
        <w:t xml:space="preserve"> ПДУ – предельно-допустимое значение показателя тяжести;</w:t>
      </w:r>
      <w:r w:rsidRPr="000D0986">
        <w:rPr>
          <w:sz w:val="18"/>
          <w:szCs w:val="18"/>
        </w:rPr>
        <w:t xml:space="preserve"> </w:t>
      </w:r>
      <w:r w:rsidR="005B055C" w:rsidRPr="000D0986">
        <w:rPr>
          <w:sz w:val="18"/>
          <w:szCs w:val="18"/>
        </w:rPr>
        <w:t xml:space="preserve">U095 </w:t>
      </w:r>
      <w:r w:rsidR="00592D84" w:rsidRPr="000D0986">
        <w:rPr>
          <w:sz w:val="18"/>
          <w:szCs w:val="18"/>
        </w:rPr>
        <w:t>–</w:t>
      </w:r>
      <w:r w:rsidR="005B055C" w:rsidRPr="000D0986">
        <w:rPr>
          <w:sz w:val="18"/>
          <w:szCs w:val="18"/>
        </w:rPr>
        <w:t xml:space="preserve"> </w:t>
      </w:r>
      <w:r w:rsidR="00592D84" w:rsidRPr="000D0986">
        <w:rPr>
          <w:sz w:val="18"/>
          <w:szCs w:val="18"/>
        </w:rPr>
        <w:t xml:space="preserve">приписанное значение </w:t>
      </w:r>
      <w:r w:rsidR="005B055C" w:rsidRPr="000D0986">
        <w:rPr>
          <w:sz w:val="18"/>
          <w:szCs w:val="18"/>
        </w:rPr>
        <w:t>расширенн</w:t>
      </w:r>
      <w:r w:rsidR="00592D84" w:rsidRPr="000D0986">
        <w:rPr>
          <w:sz w:val="18"/>
          <w:szCs w:val="18"/>
        </w:rPr>
        <w:t xml:space="preserve">ой </w:t>
      </w:r>
      <w:r w:rsidR="005B055C" w:rsidRPr="000D0986">
        <w:rPr>
          <w:sz w:val="18"/>
          <w:szCs w:val="18"/>
        </w:rPr>
        <w:t>неопределенност</w:t>
      </w:r>
      <w:r w:rsidR="00E47C2F" w:rsidRPr="000D0986">
        <w:rPr>
          <w:sz w:val="18"/>
          <w:szCs w:val="18"/>
        </w:rPr>
        <w:t>и</w:t>
      </w:r>
      <w:r w:rsidR="005B055C" w:rsidRPr="000D0986">
        <w:rPr>
          <w:sz w:val="18"/>
          <w:szCs w:val="18"/>
        </w:rPr>
        <w:t>; КУТ – класс условий труда.</w:t>
      </w:r>
    </w:p>
    <w:p w:rsidR="004D719C" w:rsidRPr="000D0986" w:rsidRDefault="004D719C" w:rsidP="00911D07">
      <w:pPr>
        <w:ind w:firstLine="709"/>
        <w:rPr>
          <w:b/>
        </w:rPr>
      </w:pPr>
      <w:r w:rsidRPr="000D0986">
        <w:rPr>
          <w:b/>
        </w:rPr>
        <w:t xml:space="preserve">Результаты </w:t>
      </w:r>
      <w:r w:rsidR="009F5C3B" w:rsidRPr="000D0986">
        <w:rPr>
          <w:b/>
        </w:rPr>
        <w:t>расчета показателей тяжести трудового процесса</w:t>
      </w:r>
      <w:r w:rsidRPr="000D0986">
        <w:rPr>
          <w:b/>
        </w:rPr>
        <w:t>:</w:t>
      </w:r>
    </w:p>
    <w:p w:rsidR="00694B87" w:rsidRDefault="004D719C" w:rsidP="00911D07">
      <w:pPr>
        <w:ind w:firstLine="709"/>
        <w:rPr>
          <w:i/>
          <w:sz w:val="20"/>
          <w:szCs w:val="20"/>
        </w:rPr>
      </w:pPr>
      <w:r w:rsidRPr="000D0986">
        <w:rPr>
          <w:i/>
          <w:sz w:val="20"/>
          <w:szCs w:val="20"/>
        </w:rPr>
        <w:fldChar w:fldCharType="begin"/>
      </w:r>
      <w:r w:rsidRPr="000D0986">
        <w:rPr>
          <w:i/>
          <w:sz w:val="20"/>
          <w:szCs w:val="20"/>
        </w:rPr>
        <w:instrText xml:space="preserve"> DOCVARIABLE </w:instrText>
      </w:r>
      <w:r w:rsidR="009F5C3B" w:rsidRPr="000D0986">
        <w:rPr>
          <w:i/>
          <w:sz w:val="20"/>
          <w:szCs w:val="20"/>
        </w:rPr>
        <w:instrText>tyag</w:instrText>
      </w:r>
      <w:r w:rsidRPr="000D0986">
        <w:rPr>
          <w:i/>
          <w:sz w:val="20"/>
          <w:szCs w:val="20"/>
        </w:rPr>
        <w:instrText xml:space="preserve">_results \* MERGEFORMAT </w:instrText>
      </w:r>
      <w:r w:rsidRPr="000D0986">
        <w:rPr>
          <w:i/>
          <w:sz w:val="20"/>
          <w:szCs w:val="20"/>
        </w:rPr>
        <w:fldChar w:fldCharType="separate"/>
      </w:r>
      <w:r w:rsidR="00694B87" w:rsidRPr="00694B87">
        <w:rPr>
          <w:bCs/>
          <w:i/>
          <w:sz w:val="20"/>
          <w:szCs w:val="20"/>
        </w:rPr>
        <w:t>1</w:t>
      </w:r>
      <w:r w:rsidR="00694B87">
        <w:rPr>
          <w:i/>
          <w:sz w:val="20"/>
          <w:szCs w:val="20"/>
        </w:rPr>
        <w:t>. Физическая динамическая нагрузка, кг∙м: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перемещении груза на расстояние до 1 м: 1 × 0.5 × 21 = 10.5; X(To) = 10.50±1.1, k=2 (p=95%);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перемещении груза на расстояние более 5 м: 8 × 10 × 12 = 960; X(To) = 960.00±108, k=2 (p=95%);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общая физическая динамическая нагрузка: 10,5 + 0 + 960 = 970.5.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2. Масса поднимаемого и перемещаемого груза вручную, кг: 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разовое: X(To) = 8±0.58, k=2 (p=95%);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постоянно в течение рабочего дня (смены): X(To) = 1±0.12, k=2 (p=95%).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Суммарная масса грузов, перемещаемых в течение каждого часа смены, кг: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с пола: 8 × 12 + 1 × 21 = 117 / 8 час = 14.6; X(To) = 14.6±1.6, k=2 (p=95%).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3. Стереотипные рабочие движения, количество за рабочий день (смену):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локальной нагрузке: 50 × 12 + 55 × 21 = 1755; X(To) = 1755.00±163, k=2 (p=95%);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региональной нагрузке: 35 × 12 + 45 × 21 = 1365; X(To) = 1365.00±134, k=2 (p=95%).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4. Статическая нагрузка, кгс∙с: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одной рукой: 8 × 60 × 12 + 1 × 120 × 21 = 8280; X(To) = 8280.00±771, k=2 (p=95%);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двумя руками: 1 × 5 × 12 + 8 × 60 × 21 = 10140; X(To) = 10140.00±1128, k=2 (p=95%);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общая статическая нагрузка: 8280 + 10140 + 0 = 18420.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5. Рабочая поза (рабочее положение тела работника в течение рабочего дня), % смены: 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- свободная: X(To) = 30±2.45, k=2 (p=95%); - стоя: X(To) = 65±2.45, k=2 (p=95%); - неудобная: X(To) = 5±2.45, k=2 (p=95%).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6. Наклоны корпуса, кол-во за рабочий день (смену): 1 × 49 = 49;  X(To) = 49.00±1.86, k=2 (p=95%).</w:t>
      </w:r>
    </w:p>
    <w:p w:rsidR="00694B87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7. Перемещения работника в пространстве, км:</w:t>
      </w:r>
    </w:p>
    <w:p w:rsidR="004D719C" w:rsidRPr="000D0986" w:rsidRDefault="00694B87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по горизонтали:  0.001 × 100 × 39 = 3.9; X(To) = 3.90±0.46, k=2 (p=95%).</w:t>
      </w:r>
      <w:r w:rsidR="004D719C" w:rsidRPr="000D0986">
        <w:rPr>
          <w:i/>
          <w:sz w:val="20"/>
          <w:szCs w:val="20"/>
        </w:rPr>
        <w:fldChar w:fldCharType="end"/>
      </w:r>
    </w:p>
    <w:p w:rsidR="00390837" w:rsidRPr="000D0986" w:rsidRDefault="00390837" w:rsidP="00911D07">
      <w:pPr>
        <w:keepNext/>
        <w:spacing w:before="120"/>
        <w:ind w:firstLine="709"/>
        <w:rPr>
          <w:b/>
          <w:color w:val="000000"/>
        </w:rPr>
      </w:pPr>
      <w:r w:rsidRPr="000D0986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588"/>
        <w:gridCol w:w="266"/>
        <w:gridCol w:w="2517"/>
        <w:gridCol w:w="266"/>
        <w:gridCol w:w="1689"/>
        <w:gridCol w:w="264"/>
        <w:gridCol w:w="3048"/>
      </w:tblGrid>
      <w:tr w:rsidR="00390837" w:rsidRPr="00501D51" w:rsidTr="00911D07">
        <w:trPr>
          <w:trHeight w:val="284"/>
          <w:jc w:val="right"/>
        </w:trPr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2532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Ведущий эксперт по СОУТ ИЛ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Морозов Дмитрий Владиславович</w:t>
            </w:r>
          </w:p>
        </w:tc>
      </w:tr>
      <w:tr w:rsidR="00390837" w:rsidRPr="000D0986" w:rsidTr="00911D07">
        <w:trPr>
          <w:trHeight w:val="284"/>
          <w:jc w:val="right"/>
        </w:trPr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1" w:name="sign_table_izm_rnum_table_col"/>
            <w:bookmarkEnd w:id="101"/>
            <w:r w:rsidRPr="000D0986">
              <w:rPr>
                <w:vertAlign w:val="superscript"/>
              </w:rPr>
              <w:t>(№ в реестре)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3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2" w:name="sign_table_izm_state_table_col"/>
            <w:bookmarkEnd w:id="102"/>
            <w:r w:rsidRPr="000D0986">
              <w:rPr>
                <w:vertAlign w:val="superscript"/>
              </w:rPr>
              <w:t>(должность)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3" w:name="sign_table_izm_sign_table_col"/>
            <w:bookmarkEnd w:id="103"/>
            <w:r w:rsidRPr="000D0986">
              <w:rPr>
                <w:vertAlign w:val="superscript"/>
              </w:rPr>
              <w:t>(подпись)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4" w:name="sign_table_izm"/>
            <w:bookmarkEnd w:id="104"/>
          </w:p>
        </w:tc>
        <w:tc>
          <w:tcPr>
            <w:tcW w:w="1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5" w:name="sign_table_izm_fio_table_col"/>
            <w:bookmarkEnd w:id="105"/>
            <w:r w:rsidRPr="000D0986">
              <w:rPr>
                <w:vertAlign w:val="superscript"/>
              </w:rPr>
              <w:t>(Ф.И.О.)</w:t>
            </w:r>
          </w:p>
        </w:tc>
      </w:tr>
    </w:tbl>
    <w:p w:rsidR="00731E3E" w:rsidRPr="000D0986" w:rsidRDefault="00731E3E" w:rsidP="00911D07">
      <w:pPr>
        <w:ind w:firstLine="709"/>
      </w:pPr>
      <w:r w:rsidRPr="000D0986">
        <w:rPr>
          <w:rStyle w:val="a7"/>
        </w:rPr>
        <w:t>1</w:t>
      </w:r>
      <w:r w:rsidR="00911D07" w:rsidRPr="000D0986">
        <w:rPr>
          <w:rStyle w:val="a7"/>
        </w:rPr>
        <w:t>2</w:t>
      </w:r>
      <w:r w:rsidRPr="000D0986">
        <w:rPr>
          <w:rStyle w:val="a7"/>
        </w:rPr>
        <w:t>. Заключение о соответствии требованиям:</w:t>
      </w:r>
      <w:r w:rsidRPr="000D0986">
        <w:rPr>
          <w:rStyle w:val="a7"/>
        </w:rPr>
        <w:br/>
      </w:r>
      <w:r w:rsidR="003D59FC">
        <w:rPr>
          <w:bCs/>
        </w:rPr>
        <w:fldChar w:fldCharType="begin"/>
      </w:r>
      <w:r w:rsidR="003D59FC">
        <w:rPr>
          <w:bCs/>
        </w:rPr>
        <w:instrText xml:space="preserve"> DOCVARIABLE att_zakl \* MERGEFORMAT </w:instrText>
      </w:r>
      <w:r w:rsidR="003D59FC">
        <w:rPr>
          <w:bCs/>
        </w:rPr>
        <w:fldChar w:fldCharType="separate"/>
      </w:r>
      <w:r w:rsidR="00694B87" w:rsidRPr="00694B87">
        <w:rPr>
          <w:bCs/>
        </w:rPr>
        <w:t>-</w:t>
      </w:r>
      <w:r w:rsidR="00694B87" w:rsidRPr="00694B87">
        <w:t xml:space="preserve"> фактический уровень вредного фактора не соответствует гигиеническим нормативам;</w:t>
      </w:r>
      <w:r w:rsidR="003D59FC">
        <w:fldChar w:fldCharType="end"/>
      </w:r>
      <w:r w:rsidRPr="000D0986">
        <w:br/>
        <w:t xml:space="preserve">- класс условий труда - </w:t>
      </w:r>
      <w:fldSimple w:instr=" DOCVARIABLE class \* MERGEFORMAT ">
        <w:r w:rsidR="00694B87">
          <w:t xml:space="preserve"> 3.1 </w:t>
        </w:r>
      </w:fldSimple>
    </w:p>
    <w:p w:rsidR="00731E3E" w:rsidRPr="000D0986" w:rsidRDefault="00731E3E" w:rsidP="00911D07">
      <w:pPr>
        <w:ind w:firstLine="709"/>
        <w:rPr>
          <w:rStyle w:val="a7"/>
        </w:rPr>
      </w:pPr>
    </w:p>
    <w:p w:rsidR="00731E3E" w:rsidRPr="000D0986" w:rsidRDefault="00731E3E" w:rsidP="00911D07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0D0986">
        <w:rPr>
          <w:rStyle w:val="a7"/>
        </w:rPr>
        <w:t xml:space="preserve">Правило принятия решения: </w:t>
      </w:r>
      <w:r w:rsidRPr="000D0986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0D0986">
        <w:t xml:space="preserve"> </w:t>
      </w:r>
      <w:r w:rsidRPr="000D0986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731E3E" w:rsidRPr="000D0986" w:rsidRDefault="00731E3E" w:rsidP="00911D07">
      <w:pPr>
        <w:ind w:firstLine="709"/>
        <w:rPr>
          <w:rStyle w:val="a7"/>
        </w:rPr>
      </w:pPr>
    </w:p>
    <w:p w:rsidR="00390837" w:rsidRPr="000D0986" w:rsidRDefault="00390837" w:rsidP="00911D07">
      <w:pPr>
        <w:ind w:firstLine="709"/>
        <w:rPr>
          <w:b/>
          <w:color w:val="000000"/>
        </w:rPr>
      </w:pPr>
      <w:r w:rsidRPr="000D0986">
        <w:rPr>
          <w:b/>
          <w:color w:val="000000"/>
        </w:rPr>
        <w:t>1</w:t>
      </w:r>
      <w:r w:rsidR="00911D07" w:rsidRPr="000D0986">
        <w:rPr>
          <w:b/>
          <w:color w:val="000000"/>
        </w:rPr>
        <w:t>3</w:t>
      </w:r>
      <w:r w:rsidRPr="000D0986">
        <w:rPr>
          <w:b/>
          <w:color w:val="000000"/>
        </w:rPr>
        <w:t xml:space="preserve">. </w:t>
      </w:r>
      <w:r w:rsidRPr="000D0986">
        <w:rPr>
          <w:rStyle w:val="a7"/>
        </w:rPr>
        <w:t xml:space="preserve">Сотрудники </w:t>
      </w:r>
      <w:r w:rsidR="0008579A" w:rsidRPr="000D0986">
        <w:rPr>
          <w:rStyle w:val="a7"/>
        </w:rPr>
        <w:t>организации</w:t>
      </w:r>
      <w:r w:rsidRPr="000D0986">
        <w:rPr>
          <w:rStyle w:val="a7"/>
        </w:rPr>
        <w:t>, выдавшие заключение о соответствии требованиям</w:t>
      </w:r>
      <w:r w:rsidRPr="000D0986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390837" w:rsidRPr="00501D51" w:rsidTr="00911D07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Пугачева Елена Александровна</w:t>
            </w:r>
          </w:p>
        </w:tc>
      </w:tr>
      <w:tr w:rsidR="00390837" w:rsidRPr="000D0986" w:rsidTr="00911D07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6" w:name="sign_table_exp_rnum_table_col"/>
            <w:bookmarkEnd w:id="106"/>
            <w:r w:rsidRPr="000D0986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7" w:name="sign_table_exp_state_table_col"/>
            <w:bookmarkEnd w:id="107"/>
            <w:r w:rsidRPr="000D0986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8" w:name="sign_table_exp_sign_table_col"/>
            <w:bookmarkEnd w:id="108"/>
            <w:r w:rsidRPr="000D0986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9" w:name="sign_table_exp"/>
            <w:bookmarkEnd w:id="109"/>
          </w:p>
        </w:tc>
        <w:tc>
          <w:tcPr>
            <w:tcW w:w="1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10" w:name="sign_table_exp_fio_table_col"/>
            <w:bookmarkEnd w:id="110"/>
            <w:r w:rsidRPr="000D0986">
              <w:rPr>
                <w:vertAlign w:val="superscript"/>
              </w:rPr>
              <w:t>(Ф.И.О.)</w:t>
            </w:r>
          </w:p>
        </w:tc>
      </w:tr>
    </w:tbl>
    <w:p w:rsidR="0081642C" w:rsidRPr="000D0986" w:rsidRDefault="0081642C" w:rsidP="00731E3E">
      <w:pPr>
        <w:rPr>
          <w:b/>
          <w:bCs/>
          <w:sz w:val="18"/>
          <w:szCs w:val="18"/>
        </w:rPr>
      </w:pP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Результаты относятся только к объектам, прошедшим измерения.</w:t>
      </w:r>
    </w:p>
    <w:p w:rsidR="00911D07" w:rsidRPr="000D0986" w:rsidRDefault="00911D07" w:rsidP="00911D07">
      <w:pPr>
        <w:spacing w:before="120" w:after="60"/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______________________________________________________________________________________________</w:t>
      </w:r>
    </w:p>
    <w:p w:rsidR="00911D07" w:rsidRPr="000D0986" w:rsidRDefault="00911D07" w:rsidP="00911D07">
      <w:pPr>
        <w:spacing w:before="120" w:after="60"/>
        <w:jc w:val="center"/>
        <w:rPr>
          <w:b/>
          <w:sz w:val="20"/>
          <w:szCs w:val="20"/>
        </w:rPr>
      </w:pPr>
      <w:r w:rsidRPr="000D0986">
        <w:rPr>
          <w:b/>
          <w:sz w:val="20"/>
          <w:szCs w:val="20"/>
        </w:rPr>
        <w:t>Конец протокола</w:t>
      </w:r>
      <w:r w:rsidR="002F7D39" w:rsidRPr="000D0986">
        <w:rPr>
          <w:b/>
          <w:sz w:val="20"/>
          <w:szCs w:val="20"/>
        </w:rPr>
        <w:t xml:space="preserve"> испытаний</w:t>
      </w:r>
    </w:p>
    <w:p w:rsidR="00911D07" w:rsidRPr="000D0986" w:rsidRDefault="00911D07" w:rsidP="00731E3E">
      <w:pPr>
        <w:rPr>
          <w:b/>
          <w:bCs/>
          <w:sz w:val="18"/>
          <w:szCs w:val="18"/>
        </w:rPr>
      </w:pPr>
    </w:p>
    <w:sectPr w:rsidR="00911D07" w:rsidRPr="000D0986" w:rsidSect="00911D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D51" w:rsidRDefault="00501D51" w:rsidP="0076042D">
      <w:pPr>
        <w:pStyle w:val="a9"/>
      </w:pPr>
      <w:r>
        <w:separator/>
      </w:r>
    </w:p>
  </w:endnote>
  <w:endnote w:type="continuationSeparator" w:id="0">
    <w:p w:rsidR="00501D51" w:rsidRDefault="00501D5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88" w:rsidRDefault="00B7358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F7D39" w:rsidRPr="00BF47E7" w:rsidTr="00FA6E97">
      <w:tc>
        <w:tcPr>
          <w:tcW w:w="4428" w:type="dxa"/>
          <w:shd w:val="clear" w:color="auto" w:fill="auto"/>
        </w:tcPr>
        <w:p w:rsidR="002F7D39" w:rsidRPr="00BF47E7" w:rsidRDefault="00B73588" w:rsidP="00FA6E9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77А (76А)5192022ТЖ</w:t>
          </w:r>
        </w:p>
      </w:tc>
      <w:tc>
        <w:tcPr>
          <w:tcW w:w="720" w:type="dxa"/>
          <w:shd w:val="clear" w:color="auto" w:fill="auto"/>
        </w:tcPr>
        <w:p w:rsidR="002F7D39" w:rsidRPr="00BF47E7" w:rsidRDefault="002F7D39" w:rsidP="00FA6E97">
          <w:pPr>
            <w:jc w:val="center"/>
            <w:rPr>
              <w:sz w:val="20"/>
              <w:szCs w:val="20"/>
            </w:rPr>
          </w:pPr>
          <w:bookmarkStart w:id="111" w:name="kolontitul4"/>
          <w:bookmarkEnd w:id="111"/>
        </w:p>
      </w:tc>
      <w:tc>
        <w:tcPr>
          <w:tcW w:w="4423" w:type="dxa"/>
          <w:shd w:val="clear" w:color="auto" w:fill="auto"/>
        </w:tcPr>
        <w:p w:rsidR="002F7D39" w:rsidRPr="00BF47E7" w:rsidRDefault="002F7D39" w:rsidP="00FA6E9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371ADD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371ADD" w:rsidRPr="00371ADD">
            <w:rPr>
              <w:rStyle w:val="ae"/>
              <w:noProof/>
              <w:sz w:val="20"/>
              <w:szCs w:val="20"/>
            </w:rPr>
            <w:t>6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9F5C3B" w:rsidRDefault="009F5C3B" w:rsidP="00127EE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88" w:rsidRDefault="00B7358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D51" w:rsidRDefault="00501D51" w:rsidP="0076042D">
      <w:pPr>
        <w:pStyle w:val="a9"/>
      </w:pPr>
      <w:r>
        <w:separator/>
      </w:r>
    </w:p>
  </w:footnote>
  <w:footnote w:type="continuationSeparator" w:id="0">
    <w:p w:rsidR="00501D51" w:rsidRDefault="00501D51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88" w:rsidRDefault="00B7358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88" w:rsidRDefault="00B7358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88" w:rsidRDefault="00B7358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3;  76А, 77А (76А), 78А (76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не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рочий персонал"/>
    <w:docVar w:name="chek_unc_results" w:val="   "/>
    <w:docVar w:name="chk_avg_freq31" w:val="0"/>
    <w:docVar w:name="chk_avg_freq32" w:val="0"/>
    <w:docVar w:name="chk_force41" w:val="0"/>
    <w:docVar w:name="chk_force42" w:val="0"/>
    <w:docVar w:name="chk_smena" w:val="1"/>
    <w:docVar w:name="class" w:val=" 3.1 "/>
    <w:docVar w:name="close_doc_flag" w:val="0"/>
    <w:docVar w:name="co_classes" w:val=" 8;10;6;1;0.5;8; "/>
    <w:docVar w:name="codeok" w:val=" 1925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Тяжесть"/>
    <w:docVar w:name="fac_name2" w:val="Тяжесть2"/>
    <w:docVar w:name="facid" w:val="13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93439746CBB14AD5B4A7C2EA84B9E18E"/>
    <w:docVar w:name="fill_date" w:val="19.04.2022"/>
    <w:docVar w:name="footer_num" w:val="Протокол № 77А (76А)5192022ТЖ"/>
    <w:docVar w:name="form" w:val="4"/>
    <w:docVar w:name="grid_data" w:val="8;10;12;1;0.5;21; "/>
    <w:docVar w:name="grid_data_days" w:val="0"/>
    <w:docVar w:name="grid_data_days232" w:val="0"/>
    <w:docVar w:name="grid_data_days31" w:val="0"/>
    <w:docVar w:name="grid_data_days32" w:val="0"/>
    <w:docVar w:name="grid_data_days41" w:val="0"/>
    <w:docVar w:name="grid_data_days42" w:val="0"/>
    <w:docVar w:name="grid_data_days6" w:val="0"/>
    <w:docVar w:name="grid_data_days71" w:val="0"/>
    <w:docVar w:name="grid_data232" w:val="8;12;1;1;21;1; "/>
    <w:docVar w:name="grid_data31" w:val="50;12;1;55;21;1; "/>
    <w:docVar w:name="grid_data32" w:val="35;12;1;45;21;1; "/>
    <w:docVar w:name="grid_data41" w:val="8;60;12;1;120;21; "/>
    <w:docVar w:name="grid_data42" w:val="1;5;12;8;60;21; "/>
    <w:docVar w:name="grid_data43" w:val="5;60;8; "/>
    <w:docVar w:name="grid_data6" w:val="1;49;1; "/>
    <w:docVar w:name="grid_data71" w:val="100;39;0.001; "/>
    <w:docVar w:name="hlp" w:val="3"/>
    <w:docVar w:name="imp_id1" w:val="_tjag7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"/>
    <w:docVar w:name="measures2" w:val="Снижение вредного воздействия тяжести "/>
    <w:docVar w:name="N_dog" w:val="519/2022/СОУТ"/>
    <w:docVar w:name="N_prikaz" w:val="49"/>
    <w:docVar w:name="nd_table3_id_66" w:val="_tjag1~_tjag2~_tjag3~_tjag4~_tjag5~_tjag6~_tjag7"/>
    <w:docVar w:name="num_doc" w:val="77А (76А)5192022ТЖ"/>
    <w:docVar w:name="oborud" w:val=" Не применяется "/>
    <w:docVar w:name="operac" w:val=" Уборка помещений школы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tjag1_nd" w:val="202"/>
    <w:docVar w:name="param_id_tjag1_nd2" w:val="66"/>
    <w:docVar w:name="param_id_tjag2_nd" w:val="202"/>
    <w:docVar w:name="param_id_tjag2_nd2" w:val="66"/>
    <w:docVar w:name="param_id_tjag3_nd" w:val="202"/>
    <w:docVar w:name="param_id_tjag3_nd2" w:val="66"/>
    <w:docVar w:name="param_id_tjag4_nd" w:val="202"/>
    <w:docVar w:name="param_id_tjag4_nd2" w:val="66"/>
    <w:docVar w:name="param_id_tjag5_nd" w:val="202"/>
    <w:docVar w:name="param_id_tjag5_nd2" w:val="66"/>
    <w:docVar w:name="param_id_tjag6_nd" w:val="202"/>
    <w:docVar w:name="param_id_tjag6_nd2" w:val="66"/>
    <w:docVar w:name="param_id_tjag7_nd" w:val="202"/>
    <w:docVar w:name="param_id_tjag7_nd2" w:val="66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7CE79F0AF1AC4F12AF63D5FE9FB65D80"/>
    <w:docVar w:name="rm_id" w:val="77"/>
    <w:docVar w:name="rm_name" w:val=" Уборщик служебных помещений (Уборщик производственных и служебных помещений) "/>
    <w:docVar w:name="rm_number" w:val=" 77А (76А)"/>
    <w:docVar w:name="sex" w:val="w"/>
    <w:docVar w:name="sex_header" w:val="для женщин"/>
    <w:docVar w:name="sex_info" w:val="женский"/>
    <w:docVar w:name="sex_list" w:val="1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652D549797D1473689EB01220D114FF3~01386~03.11.2021-02.11.2022"/>
    <w:docVar w:name="si_num2_dates" w:val="03.11.2021-02.11.2022"/>
    <w:docVar w:name="si_num2_num_doc" w:val="С-БН/03-11-2021/106433166"/>
    <w:docVar w:name="si_num3" w:val="090A61FED06A40FA8F1C1E3D5D893BD8~2798~20.10.2021-19.10.2022"/>
    <w:docVar w:name="si_num3_dates" w:val="20.10.2021-19.10.2022"/>
    <w:docVar w:name="si_num3_num_doc" w:val="С-БН/20-10-2021-103217174"/>
    <w:docVar w:name="si_num4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ep_size_flag71" w:val="0"/>
    <w:docVar w:name="struct_info" w:val="    "/>
    <w:docVar w:name="template" w:val="tyag_prg2019_sout.dot"/>
    <w:docVar w:name="test_date" w:val="   "/>
    <w:docVar w:name="timesmena" w:val="480"/>
    <w:docVar w:name="tools" w:val=" Моющие средства "/>
    <w:docVar w:name="tyag_results" w:val="1. Физическая динамическая нагрузка, кг∙м:_x000d_- при перемещении груза на расстояние до 1 м: 1 × 0.5 × 21 = 10.5; X(To) = 10.50±1.1, k=2 (p=95%);_x000d_- при перемещении груза на расстояние более 5 м: 8 × 10 × 12 = 960; X(To) = 960.00±108, k=2 (p=95%);_x000d_- общая физическая динамическая нагрузка: 10,5 + 0 + 960 = 970.5._x000d_2. Масса поднимаемого и перемещаемого груза вручную, кг: _x000d_- разовое: X(To) = 8±0.58, k=2 (p=95%);_x000d_- постоянно в течение рабочего дня (смены): X(To) = 1±0.12, k=2 (p=95%)._x000d_Суммарная масса грузов, перемещаемых в течение каждого часа смены, кг:_x000d_- с пола: 8 × 12 + 1 × 21 = 117 / 8 час = 14.6; X(To) = 14.6±1.6, k=2 (p=95%)._x000d_3. Стереотипные рабочие движения, количество за рабочий день (смену):_x000d_- при локальной нагрузке: 50 × 12 + 55 × 21 = 1755; X(To) = 1755.00±163, k=2 (p=95%);_x000d_- при региональной нагрузке: 35 × 12 + 45 × 21 = 1365; X(To) = 1365.00±134, k=2 (p=95%)._x000d_4. Статическая нагрузка, кгс∙с:_x000d_- одной рукой: 8 × 60 × 12 + 1 × 120 × 21 = 8280; X(To) = 8280.00±771, k=2 (p=95%);_x000d_- двумя руками: 1 × 5 × 12 + 8 × 60 × 21 = 10140; X(To) = 10140.00±1128, k=2 (p=95%);_x000d_- общая статическая нагрузка: 8280 + 10140 + 0 = 18420._x000d_5. Рабочая поза (рабочее положение тела работника в течение рабочего дня), % смены: _x000d_ - свободная: X(To) = 30±2.45, k=2 (p=95%); - стоя: X(To) = 65±2.45, k=2 (p=95%); - неудобная: X(To) = 5±2.45, k=2 (p=95%)._x000d_6. Наклоны корпуса, кол-во за рабочий день (смену): 1 × 49 = 49;  X(To) = 49.00±1.86, k=2 (p=95%)._x000d_7. Перемещения работника в пространстве, км:_x000d_- по горизонтали:  0.001 × 100 × 39 = 3.9; X(To) = 3.90±0.46, k=2 (p=95%)."/>
    <w:docVar w:name="unc_kut_flag" w:val="0"/>
    <w:docVar w:name="var_formula_unc" w:val=" "/>
    <w:docVar w:name="version" w:val="51"/>
  </w:docVars>
  <w:rsids>
    <w:rsidRoot w:val="00501D51"/>
    <w:rsid w:val="00025683"/>
    <w:rsid w:val="0004130D"/>
    <w:rsid w:val="00046815"/>
    <w:rsid w:val="0005566C"/>
    <w:rsid w:val="00057D8F"/>
    <w:rsid w:val="000624A8"/>
    <w:rsid w:val="0008579A"/>
    <w:rsid w:val="00087C9E"/>
    <w:rsid w:val="000A0E83"/>
    <w:rsid w:val="000D0986"/>
    <w:rsid w:val="000D1F5B"/>
    <w:rsid w:val="000E0734"/>
    <w:rsid w:val="000F37FC"/>
    <w:rsid w:val="000F3C2A"/>
    <w:rsid w:val="001015A8"/>
    <w:rsid w:val="00110025"/>
    <w:rsid w:val="00127EE2"/>
    <w:rsid w:val="001429B1"/>
    <w:rsid w:val="00153FBD"/>
    <w:rsid w:val="001607C8"/>
    <w:rsid w:val="00174C5E"/>
    <w:rsid w:val="001E6959"/>
    <w:rsid w:val="001F4D8D"/>
    <w:rsid w:val="00222784"/>
    <w:rsid w:val="00234932"/>
    <w:rsid w:val="00244A60"/>
    <w:rsid w:val="00275F71"/>
    <w:rsid w:val="00283A6B"/>
    <w:rsid w:val="002C5343"/>
    <w:rsid w:val="002E5061"/>
    <w:rsid w:val="002E55C6"/>
    <w:rsid w:val="002E61D9"/>
    <w:rsid w:val="002F7D39"/>
    <w:rsid w:val="00305B2F"/>
    <w:rsid w:val="003124C7"/>
    <w:rsid w:val="0032707B"/>
    <w:rsid w:val="003638C5"/>
    <w:rsid w:val="00367816"/>
    <w:rsid w:val="00371ADD"/>
    <w:rsid w:val="00381BBB"/>
    <w:rsid w:val="003876C3"/>
    <w:rsid w:val="00390837"/>
    <w:rsid w:val="003B1C63"/>
    <w:rsid w:val="003C24DB"/>
    <w:rsid w:val="003D59FC"/>
    <w:rsid w:val="00402CAC"/>
    <w:rsid w:val="004148DB"/>
    <w:rsid w:val="00416DB6"/>
    <w:rsid w:val="004243AE"/>
    <w:rsid w:val="00424EC2"/>
    <w:rsid w:val="00426710"/>
    <w:rsid w:val="00444410"/>
    <w:rsid w:val="00453663"/>
    <w:rsid w:val="00464992"/>
    <w:rsid w:val="00470501"/>
    <w:rsid w:val="004A47AD"/>
    <w:rsid w:val="004C4DB2"/>
    <w:rsid w:val="004D719C"/>
    <w:rsid w:val="004F5D59"/>
    <w:rsid w:val="00501D51"/>
    <w:rsid w:val="00515319"/>
    <w:rsid w:val="00563E9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E5DF1"/>
    <w:rsid w:val="005E714A"/>
    <w:rsid w:val="00694B87"/>
    <w:rsid w:val="0069682B"/>
    <w:rsid w:val="006C28B3"/>
    <w:rsid w:val="006F5280"/>
    <w:rsid w:val="0070214B"/>
    <w:rsid w:val="007035B1"/>
    <w:rsid w:val="007049EB"/>
    <w:rsid w:val="00710271"/>
    <w:rsid w:val="00717C9F"/>
    <w:rsid w:val="00731E3E"/>
    <w:rsid w:val="00745ADA"/>
    <w:rsid w:val="00754D38"/>
    <w:rsid w:val="0076042D"/>
    <w:rsid w:val="007652ED"/>
    <w:rsid w:val="00787188"/>
    <w:rsid w:val="007D1852"/>
    <w:rsid w:val="007D2CEA"/>
    <w:rsid w:val="007D72ED"/>
    <w:rsid w:val="0081642C"/>
    <w:rsid w:val="0082009D"/>
    <w:rsid w:val="00830CE0"/>
    <w:rsid w:val="0085618A"/>
    <w:rsid w:val="008751FB"/>
    <w:rsid w:val="00883461"/>
    <w:rsid w:val="008943C6"/>
    <w:rsid w:val="00897462"/>
    <w:rsid w:val="008A4326"/>
    <w:rsid w:val="008E68DE"/>
    <w:rsid w:val="0090588D"/>
    <w:rsid w:val="00911D07"/>
    <w:rsid w:val="009177C9"/>
    <w:rsid w:val="0092778A"/>
    <w:rsid w:val="00967790"/>
    <w:rsid w:val="00981670"/>
    <w:rsid w:val="009907B0"/>
    <w:rsid w:val="009940FC"/>
    <w:rsid w:val="009F5C3B"/>
    <w:rsid w:val="00A12349"/>
    <w:rsid w:val="00A13E3A"/>
    <w:rsid w:val="00A224DF"/>
    <w:rsid w:val="00A6145B"/>
    <w:rsid w:val="00A77B44"/>
    <w:rsid w:val="00A91908"/>
    <w:rsid w:val="00AA4551"/>
    <w:rsid w:val="00AA46ED"/>
    <w:rsid w:val="00AA4DCC"/>
    <w:rsid w:val="00AD14A4"/>
    <w:rsid w:val="00AD7C32"/>
    <w:rsid w:val="00AF796F"/>
    <w:rsid w:val="00B17052"/>
    <w:rsid w:val="00B17D8A"/>
    <w:rsid w:val="00B210A8"/>
    <w:rsid w:val="00B44DD2"/>
    <w:rsid w:val="00B73588"/>
    <w:rsid w:val="00B80C69"/>
    <w:rsid w:val="00BA5029"/>
    <w:rsid w:val="00BC13ED"/>
    <w:rsid w:val="00BC2F3C"/>
    <w:rsid w:val="00BD2848"/>
    <w:rsid w:val="00C02721"/>
    <w:rsid w:val="00C11E1A"/>
    <w:rsid w:val="00CA12B6"/>
    <w:rsid w:val="00CA5B86"/>
    <w:rsid w:val="00CE1564"/>
    <w:rsid w:val="00CE3307"/>
    <w:rsid w:val="00CE69B2"/>
    <w:rsid w:val="00D76DF8"/>
    <w:rsid w:val="00D95917"/>
    <w:rsid w:val="00DB5302"/>
    <w:rsid w:val="00DD054B"/>
    <w:rsid w:val="00DD6B1F"/>
    <w:rsid w:val="00E124F4"/>
    <w:rsid w:val="00E36337"/>
    <w:rsid w:val="00E403BD"/>
    <w:rsid w:val="00E47C2F"/>
    <w:rsid w:val="00E7074F"/>
    <w:rsid w:val="00E751FE"/>
    <w:rsid w:val="00EB72AD"/>
    <w:rsid w:val="00EC37A1"/>
    <w:rsid w:val="00EE5C4A"/>
    <w:rsid w:val="00EF3DC4"/>
    <w:rsid w:val="00F0244D"/>
    <w:rsid w:val="00F0409B"/>
    <w:rsid w:val="00F37F6C"/>
    <w:rsid w:val="00F76072"/>
    <w:rsid w:val="00F84972"/>
    <w:rsid w:val="00F93629"/>
    <w:rsid w:val="00FA0042"/>
    <w:rsid w:val="00FA6E97"/>
    <w:rsid w:val="00FB001B"/>
    <w:rsid w:val="00FB6CEF"/>
    <w:rsid w:val="00FC0401"/>
    <w:rsid w:val="00FD0D10"/>
    <w:rsid w:val="00FD2BA8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FAE7ECD-A92F-4424-96AC-A40DC8E3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127E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yag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tyag_prg2019_sout</Template>
  <TotalTime>2</TotalTime>
  <Pages>4</Pages>
  <Words>2042</Words>
  <Characters>11645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13660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user</dc:creator>
  <cp:keywords/>
  <dc:description/>
  <cp:lastModifiedBy>user</cp:lastModifiedBy>
  <cp:revision>5</cp:revision>
  <dcterms:created xsi:type="dcterms:W3CDTF">2022-04-18T08:26:00Z</dcterms:created>
  <dcterms:modified xsi:type="dcterms:W3CDTF">2022-04-18T08:37:00Z</dcterms:modified>
</cp:coreProperties>
</file>